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4474DA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  <w:lang w:val="en-GB"/>
        </w:rPr>
      </w:pPr>
      <w:r w:rsidRPr="004474DA">
        <w:rPr>
          <w:rFonts w:asciiTheme="minorHAnsi" w:hAnsiTheme="minorHAnsi" w:cstheme="minorHAnsi"/>
          <w:sz w:val="20"/>
          <w:szCs w:val="20"/>
          <w:lang w:val="en-GB"/>
        </w:rPr>
        <w:t>OBR-7</w:t>
      </w:r>
      <w:r w:rsidR="00CD6ED2" w:rsidRPr="004474DA">
        <w:rPr>
          <w:rFonts w:asciiTheme="minorHAnsi" w:hAnsiTheme="minorHAnsi" w:cstheme="minorHAnsi"/>
          <w:sz w:val="20"/>
          <w:szCs w:val="20"/>
          <w:lang w:val="en-GB"/>
        </w:rPr>
        <w:t>C</w:t>
      </w:r>
    </w:p>
    <w:p w:rsidR="004A60A4" w:rsidRPr="004474DA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4A60A4" w:rsidRPr="004474DA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bookmarkStart w:id="0" w:name="_GoBack"/>
      <w:bookmarkEnd w:id="0"/>
    </w:p>
    <w:p w:rsidR="004A60A4" w:rsidRPr="004474DA" w:rsidRDefault="008631C9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4474DA">
        <w:rPr>
          <w:rFonts w:asciiTheme="minorHAnsi" w:hAnsiTheme="minorHAnsi" w:cstheme="minorHAnsi"/>
          <w:b/>
          <w:sz w:val="20"/>
          <w:szCs w:val="20"/>
          <w:lang w:val="en-GB"/>
        </w:rPr>
        <w:t>REFERENCES OF PROJECT GROUP MEMBERS</w:t>
      </w:r>
    </w:p>
    <w:p w:rsidR="004A60A4" w:rsidRPr="004474DA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E348A6" w:rsidRPr="004474DA" w:rsidTr="00E348A6">
        <w:trPr>
          <w:trHeight w:val="8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8A6" w:rsidRPr="004474DA" w:rsidRDefault="00E348A6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E348A6" w:rsidRPr="004474DA" w:rsidRDefault="00E348A6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Name of project group member</w:t>
            </w:r>
          </w:p>
          <w:p w:rsidR="00E348A6" w:rsidRPr="004474DA" w:rsidRDefault="00E348A6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1070949597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8A6" w:rsidRPr="004474DA" w:rsidRDefault="00E348A6" w:rsidP="00093DB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070949597"/>
          </w:p>
        </w:tc>
      </w:tr>
      <w:tr w:rsidR="004A60A4" w:rsidRPr="004474DA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4474DA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4A60A4" w:rsidRPr="004474DA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The Subject of the Procurement</w:t>
            </w:r>
          </w:p>
          <w:p w:rsidR="004A60A4" w:rsidRPr="004474DA" w:rsidRDefault="004A60A4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1123096608" w:edGrp="everyone"/>
        <w:tc>
          <w:tcPr>
            <w:tcW w:w="5812" w:type="dxa"/>
            <w:shd w:val="clear" w:color="auto" w:fill="auto"/>
            <w:vAlign w:val="center"/>
          </w:tcPr>
          <w:p w:rsidR="004A60A4" w:rsidRPr="004474DA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123096608"/>
          </w:p>
        </w:tc>
      </w:tr>
      <w:tr w:rsidR="003C28E3" w:rsidRPr="004474DA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3C28E3" w:rsidRPr="004474DA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Client</w:t>
            </w:r>
          </w:p>
        </w:tc>
        <w:permStart w:id="563697253" w:edGrp="everyone"/>
        <w:tc>
          <w:tcPr>
            <w:tcW w:w="5812" w:type="dxa"/>
            <w:shd w:val="clear" w:color="auto" w:fill="auto"/>
            <w:vAlign w:val="center"/>
          </w:tcPr>
          <w:p w:rsidR="003C28E3" w:rsidRPr="004474DA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563697253"/>
          </w:p>
        </w:tc>
      </w:tr>
      <w:tr w:rsidR="004A60A4" w:rsidRPr="004474DA" w:rsidTr="008631C9">
        <w:trPr>
          <w:trHeight w:val="2835"/>
        </w:trPr>
        <w:tc>
          <w:tcPr>
            <w:tcW w:w="2977" w:type="dxa"/>
            <w:shd w:val="clear" w:color="auto" w:fill="auto"/>
            <w:vAlign w:val="center"/>
          </w:tcPr>
          <w:p w:rsidR="004A60A4" w:rsidRPr="004474DA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Description of the subject of the procurement</w:t>
            </w:r>
          </w:p>
        </w:tc>
        <w:permStart w:id="160245452" w:edGrp="everyone"/>
        <w:tc>
          <w:tcPr>
            <w:tcW w:w="5812" w:type="dxa"/>
            <w:shd w:val="clear" w:color="auto" w:fill="auto"/>
            <w:vAlign w:val="center"/>
          </w:tcPr>
          <w:p w:rsidR="004A60A4" w:rsidRPr="004474DA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0245452"/>
          </w:p>
        </w:tc>
      </w:tr>
      <w:tr w:rsidR="003C28E3" w:rsidRPr="004474DA" w:rsidTr="008631C9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3C28E3" w:rsidRPr="004474DA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Value of the contract</w:t>
            </w:r>
          </w:p>
        </w:tc>
        <w:permStart w:id="933694322" w:edGrp="everyone"/>
        <w:tc>
          <w:tcPr>
            <w:tcW w:w="5812" w:type="dxa"/>
            <w:shd w:val="clear" w:color="auto" w:fill="auto"/>
            <w:vAlign w:val="center"/>
          </w:tcPr>
          <w:p w:rsidR="003C28E3" w:rsidRPr="004474DA" w:rsidRDefault="004474DA" w:rsidP="00E348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-49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 w:rsidRPr="004474DA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933694322"/>
            <w:r w:rsidR="003E498B" w:rsidRPr="004474DA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1</w:t>
            </w:r>
            <w:r w:rsidR="003C28E3" w:rsidRPr="004474DA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0.000 EUR </w:t>
            </w:r>
            <w:r w:rsidR="00E348A6" w:rsidRPr="004474DA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VAT excl.</w:t>
            </w:r>
          </w:p>
        </w:tc>
      </w:tr>
      <w:tr w:rsidR="004A60A4" w:rsidRPr="004474DA" w:rsidTr="008631C9">
        <w:trPr>
          <w:trHeight w:val="850"/>
        </w:trPr>
        <w:tc>
          <w:tcPr>
            <w:tcW w:w="2977" w:type="dxa"/>
            <w:shd w:val="clear" w:color="auto" w:fill="auto"/>
            <w:vAlign w:val="center"/>
          </w:tcPr>
          <w:p w:rsidR="004A60A4" w:rsidRPr="004474DA" w:rsidRDefault="008631C9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Commencement date and completion date</w:t>
            </w:r>
          </w:p>
        </w:tc>
        <w:permStart w:id="464793600" w:edGrp="everyone"/>
        <w:tc>
          <w:tcPr>
            <w:tcW w:w="5812" w:type="dxa"/>
            <w:shd w:val="clear" w:color="auto" w:fill="auto"/>
            <w:vAlign w:val="center"/>
          </w:tcPr>
          <w:p w:rsidR="004A60A4" w:rsidRPr="004474DA" w:rsidRDefault="003C28E3" w:rsidP="008631C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464793600"/>
          </w:p>
        </w:tc>
      </w:tr>
      <w:tr w:rsidR="004A60A4" w:rsidRPr="004474DA" w:rsidTr="003437E7">
        <w:tc>
          <w:tcPr>
            <w:tcW w:w="2977" w:type="dxa"/>
            <w:shd w:val="clear" w:color="auto" w:fill="auto"/>
          </w:tcPr>
          <w:p w:rsidR="004A60A4" w:rsidRPr="004474DA" w:rsidRDefault="008631C9" w:rsidP="008631C9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Contact person for the client who can confirm the reference (full name, e-mail and phone no.)</w:t>
            </w:r>
          </w:p>
        </w:tc>
        <w:permStart w:id="1970275347" w:edGrp="everyone"/>
        <w:tc>
          <w:tcPr>
            <w:tcW w:w="5812" w:type="dxa"/>
            <w:shd w:val="clear" w:color="auto" w:fill="auto"/>
            <w:vAlign w:val="center"/>
          </w:tcPr>
          <w:p w:rsidR="004A60A4" w:rsidRPr="004474DA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GB"/>
              </w:rPr>
              <w:t> </w:t>
            </w:r>
            <w:r w:rsidRPr="004474D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970275347"/>
          </w:p>
        </w:tc>
      </w:tr>
    </w:tbl>
    <w:p w:rsidR="004A60A4" w:rsidRPr="004474DA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4474DA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4A60A4" w:rsidRPr="004474DA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8631C9" w:rsidRPr="004474DA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4474DA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8631C9" w:rsidRPr="004474DA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8631C9" w:rsidRPr="004474DA" w:rsidRDefault="008631C9" w:rsidP="008631C9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4474DA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4A60A4" w:rsidRPr="004474DA" w:rsidRDefault="004A60A4" w:rsidP="008631C9">
      <w:pPr>
        <w:widowControl w:val="0"/>
        <w:tabs>
          <w:tab w:val="left" w:pos="5670"/>
        </w:tabs>
        <w:rPr>
          <w:rFonts w:asciiTheme="minorHAnsi" w:hAnsiTheme="minorHAnsi" w:cs="Calibri"/>
          <w:bCs/>
          <w:iCs/>
          <w:sz w:val="20"/>
          <w:szCs w:val="20"/>
          <w:lang w:val="en-GB"/>
        </w:rPr>
      </w:pPr>
    </w:p>
    <w:sectPr w:rsidR="004A60A4" w:rsidRPr="004474DA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9EB" w:rsidRDefault="001E69EB" w:rsidP="00184F9B">
      <w:r>
        <w:separator/>
      </w:r>
    </w:p>
  </w:endnote>
  <w:endnote w:type="continuationSeparator" w:id="0">
    <w:p w:rsidR="001E69EB" w:rsidRDefault="001E69E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631C9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474D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474D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9EB" w:rsidRDefault="001E69EB" w:rsidP="00184F9B">
      <w:r>
        <w:separator/>
      </w:r>
    </w:p>
  </w:footnote>
  <w:footnote w:type="continuationSeparator" w:id="0">
    <w:p w:rsidR="001E69EB" w:rsidRDefault="001E69E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rv4tx0letLle1mddSnSb4OCbD5Uunn8fuUK8X60t+mzhuUa+SkFb/7gzTQEdlGvQZCyQipSg76AGF4NeS0o1Vw==" w:salt="bPhZ1qAoL32gSmdJSV7E9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69EB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498B"/>
    <w:rsid w:val="003E6988"/>
    <w:rsid w:val="003F0047"/>
    <w:rsid w:val="003F186F"/>
    <w:rsid w:val="003F190C"/>
    <w:rsid w:val="003F2DEB"/>
    <w:rsid w:val="003F673F"/>
    <w:rsid w:val="003F73EE"/>
    <w:rsid w:val="00406412"/>
    <w:rsid w:val="00407F13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4DA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31C9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D6ED2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48A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D93A-13F9-4D06-8120-FA21FBDB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</TotalTime>
  <Pages>1</Pages>
  <Words>78</Words>
  <Characters>447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5</cp:revision>
  <cp:lastPrinted>2018-04-25T09:49:00Z</cp:lastPrinted>
  <dcterms:created xsi:type="dcterms:W3CDTF">2019-05-14T10:20:00Z</dcterms:created>
  <dcterms:modified xsi:type="dcterms:W3CDTF">2019-05-17T09:53:00Z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