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A4" w:rsidRPr="00013974" w:rsidRDefault="004A60A4" w:rsidP="004A60A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013974">
        <w:rPr>
          <w:rFonts w:asciiTheme="minorHAnsi" w:hAnsiTheme="minorHAnsi" w:cstheme="minorHAnsi"/>
          <w:sz w:val="20"/>
          <w:szCs w:val="20"/>
        </w:rPr>
        <w:t>OBR-7</w:t>
      </w:r>
      <w:r w:rsidR="000D4E42">
        <w:rPr>
          <w:rFonts w:asciiTheme="minorHAnsi" w:hAnsiTheme="minorHAnsi" w:cstheme="minorHAnsi"/>
          <w:sz w:val="20"/>
          <w:szCs w:val="20"/>
        </w:rPr>
        <w:t>C</w:t>
      </w:r>
    </w:p>
    <w:p w:rsidR="004A60A4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AF22EC" w:rsidRPr="00905E24" w:rsidRDefault="00AF22EC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4A60A4" w:rsidRPr="00215552" w:rsidRDefault="004A60A4" w:rsidP="004A60A4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5552">
        <w:rPr>
          <w:rFonts w:asciiTheme="minorHAnsi" w:hAnsiTheme="minorHAnsi" w:cstheme="minorHAnsi"/>
          <w:b/>
          <w:sz w:val="20"/>
          <w:szCs w:val="20"/>
        </w:rPr>
        <w:t>REFERENCE ČLANOV PROJEKTNE SKUPINE</w:t>
      </w:r>
    </w:p>
    <w:p w:rsidR="004A60A4" w:rsidRPr="00905E24" w:rsidRDefault="004A60A4" w:rsidP="004A60A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AF22EC" w:rsidRPr="00905E24" w:rsidTr="00AF22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2EC" w:rsidRPr="00905E24" w:rsidRDefault="00AF22EC" w:rsidP="004371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AF22EC" w:rsidRPr="00A6719C" w:rsidRDefault="00AF22EC" w:rsidP="004371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Ime in priimek</w:t>
            </w:r>
          </w:p>
          <w:p w:rsidR="00AF22EC" w:rsidRPr="00905E24" w:rsidRDefault="00AF22EC" w:rsidP="004371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bookmarkStart w:id="0" w:name="_GoBack"/>
        <w:permStart w:id="1080653920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2EC" w:rsidRPr="00A6719C" w:rsidRDefault="00AF22EC" w:rsidP="004371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bookmarkEnd w:id="0"/>
            <w:permEnd w:id="1080653920"/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452348009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52348009"/>
          </w:p>
        </w:tc>
      </w:tr>
      <w:tr w:rsidR="003C28E3" w:rsidRPr="00905E24" w:rsidTr="003437E7">
        <w:tc>
          <w:tcPr>
            <w:tcW w:w="2977" w:type="dxa"/>
            <w:shd w:val="clear" w:color="auto" w:fill="auto"/>
          </w:tcPr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824997343" w:edGrp="everyone"/>
        <w:tc>
          <w:tcPr>
            <w:tcW w:w="5812" w:type="dxa"/>
            <w:shd w:val="clear" w:color="auto" w:fill="auto"/>
            <w:vAlign w:val="center"/>
          </w:tcPr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24997343"/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Pr="00905E24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Opis predmeta naročila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Pr="00905E24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2062423821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62423821"/>
          </w:p>
        </w:tc>
      </w:tr>
      <w:tr w:rsidR="003C28E3" w:rsidRPr="007372F2" w:rsidTr="003437E7">
        <w:trPr>
          <w:trHeight w:val="737"/>
        </w:trPr>
        <w:tc>
          <w:tcPr>
            <w:tcW w:w="2977" w:type="dxa"/>
            <w:shd w:val="clear" w:color="auto" w:fill="auto"/>
            <w:vAlign w:val="center"/>
          </w:tcPr>
          <w:p w:rsidR="003C28E3" w:rsidRDefault="003C28E3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</w:p>
        </w:tc>
        <w:permStart w:id="1763657408" w:edGrp="everyone"/>
        <w:tc>
          <w:tcPr>
            <w:tcW w:w="5812" w:type="dxa"/>
            <w:shd w:val="clear" w:color="auto" w:fill="auto"/>
            <w:vAlign w:val="center"/>
          </w:tcPr>
          <w:p w:rsidR="00864B69" w:rsidRPr="007372F2" w:rsidRDefault="00B778F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1242062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4B69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1763657408"/>
            <w:r w:rsidR="00864B69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10.000 EUR brez DDV</w:t>
            </w:r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začetka in zaključka 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236018993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36018993"/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2108784064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08784064"/>
          </w:p>
        </w:tc>
      </w:tr>
    </w:tbl>
    <w:p w:rsidR="004A60A4" w:rsidRPr="00905E24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4A60A4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4A60A4" w:rsidRPr="00905E24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4A60A4" w:rsidRPr="00905E24" w:rsidRDefault="0034316F" w:rsidP="004A60A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  <w:t>Podpis naročnika</w:t>
      </w:r>
      <w:r w:rsidR="004A60A4" w:rsidRPr="00905E24">
        <w:rPr>
          <w:rFonts w:ascii="Calibri" w:eastAsia="Calibri" w:hAnsi="Calibri" w:cs="TT14o00"/>
          <w:sz w:val="20"/>
          <w:szCs w:val="20"/>
        </w:rPr>
        <w:t>:</w:t>
      </w:r>
    </w:p>
    <w:p w:rsidR="004A60A4" w:rsidRPr="00905E24" w:rsidRDefault="004A60A4" w:rsidP="004A60A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</w:p>
    <w:p w:rsidR="004A60A4" w:rsidRDefault="004A60A4" w:rsidP="004A60A4">
      <w:pPr>
        <w:widowControl w:val="0"/>
        <w:jc w:val="left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  <w:t xml:space="preserve">             </w:t>
      </w:r>
      <w:r w:rsidR="0034316F">
        <w:rPr>
          <w:rFonts w:ascii="Calibri" w:eastAsia="Calibri" w:hAnsi="Calibri" w:cs="TT14o00"/>
          <w:sz w:val="20"/>
          <w:szCs w:val="20"/>
        </w:rPr>
        <w:t xml:space="preserve"> </w:t>
      </w:r>
      <w:r w:rsidRPr="00905E24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4A60A4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476" w:rsidRDefault="00064476" w:rsidP="00184F9B">
      <w:r>
        <w:separator/>
      </w:r>
    </w:p>
  </w:endnote>
  <w:endnote w:type="continuationSeparator" w:id="0">
    <w:p w:rsidR="00064476" w:rsidRDefault="00064476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45B3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45B3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778F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778F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476" w:rsidRDefault="00064476" w:rsidP="00184F9B">
      <w:r>
        <w:separator/>
      </w:r>
    </w:p>
  </w:footnote>
  <w:footnote w:type="continuationSeparator" w:id="0">
    <w:p w:rsidR="00064476" w:rsidRDefault="00064476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FX4+Wl/aZ9S7EP4e9MaCBG3fmd+8kPlCmmQIhg2FQ/vSxtNfuf5qskjD2GcI6iLRGrx7ep/43584hyOzN2Thnw==" w:salt="aYIoQnOF3Lxd9pGlHrAjQ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5B37"/>
    <w:rsid w:val="000465A6"/>
    <w:rsid w:val="00046F05"/>
    <w:rsid w:val="000528ED"/>
    <w:rsid w:val="00061671"/>
    <w:rsid w:val="00064476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4E42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16F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28E3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0A4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4B69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22EC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778F1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49DA3-9F78-4666-B14E-F6750FB6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1</Pages>
  <Words>74</Words>
  <Characters>428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5</cp:revision>
  <cp:lastPrinted>2018-04-25T09:49:00Z</cp:lastPrinted>
  <dcterms:created xsi:type="dcterms:W3CDTF">2019-04-23T09:02:00Z</dcterms:created>
  <dcterms:modified xsi:type="dcterms:W3CDTF">2019-05-17T10:02:00Z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